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B9F3D" w14:textId="585F6552" w:rsidR="0046578C" w:rsidRDefault="0046578C" w:rsidP="00D72C28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Title"/>
      <w:bookmarkStart w:id="1" w:name="DocumentFor"/>
      <w:bookmarkStart w:id="2" w:name="OLE_LINK49"/>
      <w:bookmarkEnd w:id="0"/>
      <w:bookmarkEnd w:id="1"/>
      <w:r w:rsidRPr="0052514D">
        <w:rPr>
          <w:rFonts w:eastAsia="SimSun" w:cs="Arial"/>
          <w:sz w:val="24"/>
          <w:szCs w:val="24"/>
        </w:rPr>
        <w:t>3GPP TSG-RAN WG4 Meeting #11</w:t>
      </w:r>
      <w:r w:rsidR="00D72C28">
        <w:rPr>
          <w:rFonts w:eastAsia="SimSun" w:cs="Arial"/>
          <w:sz w:val="24"/>
          <w:szCs w:val="24"/>
        </w:rPr>
        <w:t>3</w:t>
      </w:r>
      <w:r>
        <w:rPr>
          <w:rFonts w:cs="Arial" w:hint="eastAsia"/>
          <w:sz w:val="24"/>
          <w:szCs w:val="24"/>
        </w:rPr>
        <w:t xml:space="preserve">                                                     </w:t>
      </w:r>
      <w:r>
        <w:rPr>
          <w:rFonts w:cs="Arial"/>
          <w:sz w:val="24"/>
          <w:szCs w:val="24"/>
        </w:rPr>
        <w:t xml:space="preserve">           R4-241</w:t>
      </w:r>
      <w:r w:rsidR="00D72C28">
        <w:rPr>
          <w:rFonts w:cs="Arial"/>
          <w:sz w:val="24"/>
          <w:szCs w:val="24"/>
        </w:rPr>
        <w:t>9328</w:t>
      </w:r>
    </w:p>
    <w:bookmarkEnd w:id="2"/>
    <w:p w14:paraId="3C28C6D8" w14:textId="68256F59" w:rsidR="0046578C" w:rsidRDefault="00D72C28" w:rsidP="0046578C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</w:rPr>
      </w:pPr>
      <w:r w:rsidRPr="00D72C28">
        <w:rPr>
          <w:rFonts w:eastAsia="SimSun" w:cs="Arial"/>
          <w:sz w:val="24"/>
          <w:szCs w:val="24"/>
        </w:rPr>
        <w:t>Orlando, USA, Nov.18th – 22th, 2024</w:t>
      </w:r>
    </w:p>
    <w:p w14:paraId="795CA953" w14:textId="77777777"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77777777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14:paraId="7FCC206D" w14:textId="42DFD519" w:rsidR="008A1526" w:rsidRPr="008A1526" w:rsidRDefault="008A1526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3" w:name="OLE_LINK3"/>
      <w:r w:rsidR="0090436D">
        <w:rPr>
          <w:rFonts w:ascii="Arial" w:eastAsia="Batang" w:hAnsi="Arial"/>
          <w:b/>
          <w:sz w:val="24"/>
          <w:lang w:val="en-US" w:eastAsia="zh-CN"/>
        </w:rPr>
        <w:t>Revised</w:t>
      </w:r>
      <w:r w:rsidR="006211EB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>WID Rel-1</w:t>
      </w:r>
      <w:r w:rsidR="006211EB">
        <w:rPr>
          <w:rFonts w:ascii="Arial" w:eastAsia="Batang" w:hAnsi="Arial"/>
          <w:b/>
          <w:sz w:val="24"/>
          <w:lang w:val="en-US" w:eastAsia="zh-CN"/>
        </w:rPr>
        <w:t>9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B356AC">
        <w:rPr>
          <w:rFonts w:ascii="Arial" w:eastAsia="Batang" w:hAnsi="Arial"/>
          <w:b/>
          <w:sz w:val="24"/>
          <w:lang w:val="en-US" w:eastAsia="zh-CN"/>
        </w:rPr>
        <w:t>1&lt;=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3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14:paraId="5504EA1C" w14:textId="77777777"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14:paraId="38961F65" w14:textId="05E4B046" w:rsidR="00AE25BF" w:rsidRPr="008A1526" w:rsidRDefault="008A1526" w:rsidP="00D72C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D72C28">
        <w:rPr>
          <w:rFonts w:ascii="Arial" w:eastAsia="Batang" w:hAnsi="Arial"/>
          <w:b/>
          <w:sz w:val="24"/>
          <w:lang w:val="en-US" w:eastAsia="zh-CN"/>
        </w:rPr>
        <w:t>6.4.1</w:t>
      </w:r>
      <w:bookmarkStart w:id="4" w:name="_GoBack"/>
      <w:bookmarkEnd w:id="4"/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7777777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</w:t>
      </w:r>
      <w:r w:rsidR="006211EB">
        <w:rPr>
          <w:lang w:eastAsia="en-US"/>
        </w:rPr>
        <w:t>9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r w:rsidR="00B356AC">
        <w:rPr>
          <w:rFonts w:eastAsia="Batang"/>
          <w:b/>
          <w:sz w:val="24"/>
          <w:lang w:val="en-US" w:eastAsia="zh-CN"/>
        </w:rPr>
        <w:t>1&lt;=</w:t>
      </w:r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4F0B1414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</w:t>
      </w:r>
      <w:r w:rsidR="006211EB">
        <w:t>9</w:t>
      </w:r>
      <w:r w:rsidR="008A1526" w:rsidRPr="008A1526">
        <w:t>_</w:t>
      </w:r>
      <w:r w:rsidR="008A1526" w:rsidRPr="008A1526">
        <w:rPr>
          <w:rFonts w:hint="eastAsia"/>
        </w:rPr>
        <w:t>x</w:t>
      </w:r>
      <w:r w:rsidR="008A1526" w:rsidRPr="008A1526">
        <w:t>BDL_yBUL</w:t>
      </w:r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3F7E77AF" w14:textId="770E1768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r w:rsidR="0090436D" w:rsidRPr="0090436D">
        <w:t>104</w:t>
      </w:r>
      <w:r w:rsidR="00D5697F">
        <w:t>0</w:t>
      </w:r>
      <w:r w:rsidR="0090436D" w:rsidRPr="0090436D">
        <w:t>115</w:t>
      </w:r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5" w:name="OLE_LINK4"/>
            <w:r>
              <w:rPr>
                <w:b/>
                <w:bCs/>
              </w:rPr>
              <w:t>X</w:t>
            </w:r>
            <w:bookmarkEnd w:id="5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3CA3E688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Rel-</w:t>
      </w:r>
      <w:r w:rsidR="008A1526">
        <w:rPr>
          <w:i/>
          <w:iCs/>
        </w:rPr>
        <w:t>1</w:t>
      </w:r>
      <w:r w:rsidR="006211EB">
        <w:rPr>
          <w:i/>
          <w:iCs/>
        </w:rPr>
        <w:t>9</w:t>
      </w:r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6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6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7" w:name="OLE_LINK2"/>
            <w:r w:rsidRPr="00576625">
              <w:t>X</w:t>
            </w:r>
            <w:bookmarkEnd w:id="7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7952520C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440BA917" w:rsidR="008835FC" w:rsidRPr="004D2626" w:rsidRDefault="00B21F53" w:rsidP="00A10539">
            <w:pPr>
              <w:pStyle w:val="TAL"/>
              <w:rPr>
                <w:rFonts w:cs="Arial"/>
                <w:lang w:val="fr-FR"/>
              </w:rPr>
            </w:pPr>
            <w:r w:rsidRPr="004D2626">
              <w:rPr>
                <w:rFonts w:cs="Arial"/>
                <w:lang w:val="fr-FR"/>
              </w:rPr>
              <w:t>LTE_CA_R19_xBDL_yBUL</w:t>
            </w:r>
          </w:p>
        </w:tc>
        <w:tc>
          <w:tcPr>
            <w:tcW w:w="1101" w:type="dxa"/>
          </w:tcPr>
          <w:p w14:paraId="7FC862BE" w14:textId="77777777"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14:paraId="45811EEA" w14:textId="3E88DE31" w:rsidR="008835FC" w:rsidRPr="004F39B6" w:rsidRDefault="00B21F53" w:rsidP="004D7C33">
            <w:pPr>
              <w:pStyle w:val="TAL"/>
              <w:rPr>
                <w:rFonts w:cs="Arial"/>
              </w:rPr>
            </w:pPr>
            <w:r w:rsidRPr="00B21F53">
              <w:t>104</w:t>
            </w:r>
            <w:r>
              <w:t>0</w:t>
            </w:r>
            <w:r w:rsidRPr="00B21F53">
              <w:t>115</w:t>
            </w:r>
          </w:p>
        </w:tc>
        <w:tc>
          <w:tcPr>
            <w:tcW w:w="7011" w:type="dxa"/>
          </w:tcPr>
          <w:p w14:paraId="058BD5A5" w14:textId="2620A9BF" w:rsidR="008835FC" w:rsidRPr="004F39B6" w:rsidRDefault="006211EB" w:rsidP="004A663E">
            <w:pPr>
              <w:pStyle w:val="tah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Rel-19</w:t>
            </w:r>
            <w:r w:rsidR="004F39B6" w:rsidRPr="004F39B6">
              <w:rPr>
                <w:rFonts w:ascii="Arial" w:hAnsi="Arial" w:cs="Arial"/>
                <w:sz w:val="18"/>
              </w:rPr>
              <w:t xml:space="preserve"> LTE-A CA for x bands (</w:t>
            </w:r>
            <w:r w:rsidR="00B21F53">
              <w:rPr>
                <w:rFonts w:ascii="Arial" w:hAnsi="Arial" w:cs="Arial"/>
                <w:sz w:val="18"/>
              </w:rPr>
              <w:t>1&lt;=</w:t>
            </w:r>
            <w:r w:rsidR="004F39B6" w:rsidRPr="004F39B6">
              <w:rPr>
                <w:rFonts w:ascii="Arial" w:hAnsi="Arial" w:cs="Arial"/>
                <w:sz w:val="18"/>
              </w:rPr>
              <w:t xml:space="preserve">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="004F39B6"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23C0C90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r w:rsidRPr="00B21F53">
              <w:t>LTE_CA_R19_xBDL_yBUL-Core</w:t>
            </w:r>
          </w:p>
        </w:tc>
        <w:tc>
          <w:tcPr>
            <w:tcW w:w="1134" w:type="dxa"/>
          </w:tcPr>
          <w:p w14:paraId="4F6C2C8E" w14:textId="5F2B47F5" w:rsidR="004F39B6" w:rsidRDefault="00B21F53" w:rsidP="004D7C33">
            <w:pPr>
              <w:pStyle w:val="TAL"/>
            </w:pPr>
            <w:r w:rsidRPr="00B21F53">
              <w:t>1041115</w:t>
            </w:r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21F53">
              <w:rPr>
                <w:rFonts w:cs="Arial"/>
              </w:rPr>
              <w:t>1&lt;=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77777777"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F70A3">
        <w:t>-</w:t>
      </w:r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r w:rsidR="00B356AC" w:rsidRPr="00B356AC">
        <w:t>1&lt;=</w:t>
      </w:r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B356AC" w:rsidRPr="00B356AC">
        <w:t xml:space="preserve"> </w:t>
      </w:r>
      <w:r w:rsidR="00B356AC">
        <w:t>It should be noted that the intra-band (contiguous and non-contiguous) CA band combinations</w:t>
      </w:r>
      <w:r w:rsidR="00D5697F">
        <w:t xml:space="preserve"> </w:t>
      </w:r>
      <w:r w:rsidR="00B356AC">
        <w:t>(e.g x &amp; y = 1) are included, too. Moreover, the number of DL bands should be larger or equal to the UL bands (x=&gt;y)</w:t>
      </w:r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r w:rsidR="00B356AC" w:rsidRPr="00B356AC">
        <w:t>1&lt;=</w:t>
      </w:r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lastRenderedPageBreak/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r w:rsidR="00B356AC">
        <w:t>(including intra-band contiguous and non-contiguous LTE CA configurations</w:t>
      </w:r>
      <w:r w:rsidR="00F55600">
        <w:t>, x=1</w:t>
      </w:r>
      <w:r w:rsidR="00B356AC">
        <w:t xml:space="preserve">) </w:t>
      </w:r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lastRenderedPageBreak/>
        <w:t>Add conformance testing in RAN5 specifications (to follow at a later stage)</w:t>
      </w:r>
    </w:p>
    <w:p w14:paraId="2AAB0592" w14:textId="77777777" w:rsidR="00660A19" w:rsidRDefault="00660A19" w:rsidP="006211EB">
      <w:pPr>
        <w:spacing w:after="0"/>
        <w:rPr>
          <w:bCs/>
        </w:rPr>
      </w:pPr>
      <w:r w:rsidRPr="00971AE7">
        <w:rPr>
          <w:bCs/>
        </w:rPr>
        <w:t>of all REL-1</w:t>
      </w:r>
      <w:r w:rsidR="006211EB">
        <w:rPr>
          <w:bCs/>
        </w:rPr>
        <w:t>9</w:t>
      </w:r>
      <w:r w:rsidRPr="00971AE7">
        <w:rPr>
          <w:bCs/>
        </w:rPr>
        <w:t xml:space="preserve"> CA combinations that fall into the category defined by the WI title. </w:t>
      </w:r>
    </w:p>
    <w:p w14:paraId="7E0189C7" w14:textId="77777777" w:rsidR="00660A19" w:rsidRDefault="00660A19" w:rsidP="00660A19">
      <w:pPr>
        <w:spacing w:after="0"/>
        <w:rPr>
          <w:bCs/>
        </w:rPr>
      </w:pP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A850B80" w14:textId="77777777"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6E14E8F9" w:rsidR="004F39B6" w:rsidRPr="006C2E80" w:rsidRDefault="00D5697F" w:rsidP="004F39B6">
            <w:pPr>
              <w:pStyle w:val="Guidance"/>
            </w:pPr>
            <w:r w:rsidRPr="00D5697F">
              <w:t>36.719-01-01</w:t>
            </w:r>
          </w:p>
        </w:tc>
        <w:tc>
          <w:tcPr>
            <w:tcW w:w="2409" w:type="dxa"/>
          </w:tcPr>
          <w:p w14:paraId="073583A9" w14:textId="77777777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REL-1</w:t>
            </w:r>
            <w:r w:rsidR="006211EB">
              <w:t xml:space="preserve">9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r w:rsidR="00B356AC" w:rsidRPr="00B356AC">
              <w:t>1&lt;=</w:t>
            </w:r>
            <w:r>
              <w:t>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1074" w:type="dxa"/>
          </w:tcPr>
          <w:p w14:paraId="03FF2CCD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46164DCE" w14:textId="77777777"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14:paraId="60B3A589" w14:textId="77777777"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77777777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0E01E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10</w:t>
            </w:r>
            <w:r w:rsidR="00A85900">
              <w:rPr>
                <w:rFonts w:ascii="Arial" w:hAnsi="Arial" w:cs="Arial"/>
                <w:color w:val="000000"/>
                <w:sz w:val="16"/>
                <w:lang w:eastAsia="ja-JP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77777777"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1" w:history="1">
        <w:r w:rsidRPr="00253894">
          <w:rPr>
            <w:rStyle w:val="Hyperlink"/>
            <w:i/>
          </w:rPr>
          <w:t>mohammad.abdi.abyaneh@huawei.com</w:t>
        </w:r>
      </w:hyperlink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7777777"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77777777"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77777777"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7777777"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77777777"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77777777"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77777777"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77777777"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777777"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77777777"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77777777"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77777777"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76DBC" w14:textId="77777777" w:rsidR="00500AE0" w:rsidRDefault="00500AE0">
      <w:r>
        <w:separator/>
      </w:r>
    </w:p>
  </w:endnote>
  <w:endnote w:type="continuationSeparator" w:id="0">
    <w:p w14:paraId="3A8CC4E7" w14:textId="77777777" w:rsidR="00500AE0" w:rsidRDefault="0050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0000000000000000000"/>
    <w:charset w:val="86"/>
    <w:family w:val="modern"/>
    <w:notTrueType/>
    <w:pitch w:val="fixed"/>
    <w:sig w:usb0="00000000" w:usb1="080E0000" w:usb2="00000010" w:usb3="00000000" w:csb0="0004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72C28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41814" w14:textId="77777777" w:rsidR="00500AE0" w:rsidRDefault="00500AE0">
      <w:r>
        <w:separator/>
      </w:r>
    </w:p>
  </w:footnote>
  <w:footnote w:type="continuationSeparator" w:id="0">
    <w:p w14:paraId="5DDC8760" w14:textId="77777777" w:rsidR="00500AE0" w:rsidRDefault="00500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1DAA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39A4"/>
    <w:rsid w:val="004260A5"/>
    <w:rsid w:val="00432283"/>
    <w:rsid w:val="0043745F"/>
    <w:rsid w:val="00437F58"/>
    <w:rsid w:val="0044029F"/>
    <w:rsid w:val="00440BC9"/>
    <w:rsid w:val="00454609"/>
    <w:rsid w:val="00455DE4"/>
    <w:rsid w:val="0046578C"/>
    <w:rsid w:val="00475032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2626"/>
    <w:rsid w:val="004D7C33"/>
    <w:rsid w:val="004E2CE2"/>
    <w:rsid w:val="004E5172"/>
    <w:rsid w:val="004E6F8A"/>
    <w:rsid w:val="004F39B6"/>
    <w:rsid w:val="00500AE0"/>
    <w:rsid w:val="00501091"/>
    <w:rsid w:val="00502CD2"/>
    <w:rsid w:val="00504E33"/>
    <w:rsid w:val="005233F7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07771"/>
    <w:rsid w:val="007162BE"/>
    <w:rsid w:val="00722267"/>
    <w:rsid w:val="0072493A"/>
    <w:rsid w:val="00725FAE"/>
    <w:rsid w:val="00746F46"/>
    <w:rsid w:val="0075252A"/>
    <w:rsid w:val="00760FA1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F522E"/>
    <w:rsid w:val="007F7421"/>
    <w:rsid w:val="00801F7F"/>
    <w:rsid w:val="00805F7A"/>
    <w:rsid w:val="00813C1F"/>
    <w:rsid w:val="00834A60"/>
    <w:rsid w:val="00837B38"/>
    <w:rsid w:val="008610D4"/>
    <w:rsid w:val="00863E89"/>
    <w:rsid w:val="00866E4B"/>
    <w:rsid w:val="00872B3B"/>
    <w:rsid w:val="008768A3"/>
    <w:rsid w:val="0088222A"/>
    <w:rsid w:val="008835FC"/>
    <w:rsid w:val="0088770C"/>
    <w:rsid w:val="008901F6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F70A3"/>
    <w:rsid w:val="0090436D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F27"/>
    <w:rsid w:val="009B314C"/>
    <w:rsid w:val="009B4039"/>
    <w:rsid w:val="009B493E"/>
    <w:rsid w:val="009B493F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D0D4F"/>
    <w:rsid w:val="00BD3FD4"/>
    <w:rsid w:val="00BF7C9D"/>
    <w:rsid w:val="00C01E8C"/>
    <w:rsid w:val="00C02DF6"/>
    <w:rsid w:val="00C03611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72A4"/>
    <w:rsid w:val="00CD3153"/>
    <w:rsid w:val="00CD3A8F"/>
    <w:rsid w:val="00CE607D"/>
    <w:rsid w:val="00CF6810"/>
    <w:rsid w:val="00D037C7"/>
    <w:rsid w:val="00D06117"/>
    <w:rsid w:val="00D16012"/>
    <w:rsid w:val="00D24760"/>
    <w:rsid w:val="00D31CC8"/>
    <w:rsid w:val="00D32678"/>
    <w:rsid w:val="00D521C1"/>
    <w:rsid w:val="00D5697F"/>
    <w:rsid w:val="00D64D11"/>
    <w:rsid w:val="00D71F40"/>
    <w:rsid w:val="00D72C28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hammad.abdi.abyaneh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A4635-CFBE-49DE-A84B-29B0E7F7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1737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11621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12</cp:revision>
  <cp:lastPrinted>2000-02-29T03:31:00Z</cp:lastPrinted>
  <dcterms:created xsi:type="dcterms:W3CDTF">2024-07-27T14:40:00Z</dcterms:created>
  <dcterms:modified xsi:type="dcterms:W3CDTF">2024-11-25T10:36:00Z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